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5D5E7D" w14:paraId="615A65F9" w14:textId="77777777" w:rsidTr="00F50294">
        <w:tc>
          <w:tcPr>
            <w:tcW w:w="2654" w:type="pct"/>
          </w:tcPr>
          <w:p w14:paraId="3E6FFD0F" w14:textId="77777777" w:rsidR="00DC56CC" w:rsidRPr="00B520DD" w:rsidRDefault="00000000" w:rsidP="005A19ED">
            <w:pPr>
              <w:spacing w:line="276" w:lineRule="auto"/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2ACBB460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694C05F5" w14:textId="77777777" w:rsidR="0034597B" w:rsidRPr="00B520DD" w:rsidRDefault="00000000" w:rsidP="005A19E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360201B8" w14:textId="77777777" w:rsidR="00741F6B" w:rsidRDefault="00741F6B" w:rsidP="00741F6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248D7C38" w14:textId="77777777" w:rsidR="00EB59FA" w:rsidRPr="00B520DD" w:rsidRDefault="00000000" w:rsidP="005A19E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62E33F9E" w14:textId="77777777" w:rsidR="0022770D" w:rsidRPr="00B520DD" w:rsidRDefault="00000000" w:rsidP="005A19ED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</w:p>
          <w:p w14:paraId="430C70FB" w14:textId="77777777" w:rsidR="00DC56CC" w:rsidRPr="00B520DD" w:rsidRDefault="00000000" w:rsidP="005A1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4F572C31" w14:textId="77777777" w:rsidR="000F2D8B" w:rsidRDefault="00000000" w:rsidP="005A19E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CHẤT LƯỢNG CUỐI HỌC KÌ I</w:t>
            </w:r>
          </w:p>
          <w:p w14:paraId="5E4739ED" w14:textId="77777777" w:rsidR="00DC56CC" w:rsidRPr="00B520DD" w:rsidRDefault="00000000" w:rsidP="005A19E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2022 - 2023</w:t>
            </w:r>
          </w:p>
          <w:p w14:paraId="6D86290A" w14:textId="77777777" w:rsidR="005843D9" w:rsidRPr="00B520DD" w:rsidRDefault="00000000" w:rsidP="005A19ED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Địa lí 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4EE14CB5" w14:textId="77777777" w:rsidR="00DC56CC" w:rsidRPr="00ED7FB6" w:rsidRDefault="00000000" w:rsidP="005A19ED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3448A122" w14:textId="77777777" w:rsidR="00DC56CC" w:rsidRPr="00B520DD" w:rsidRDefault="00000000" w:rsidP="005A19ED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6406EC61" w14:textId="77777777" w:rsidR="00DC56CC" w:rsidRPr="00B520DD" w:rsidRDefault="00000000" w:rsidP="005A19ED">
      <w:pPr>
        <w:tabs>
          <w:tab w:val="left" w:pos="284"/>
        </w:tabs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 w14:anchorId="63D3994B">
          <v:rect id="_x0000_s1026" style="position:absolute;margin-left:420.3pt;margin-top:14.15pt;width:76.45pt;height:24pt;z-index:1;mso-position-horizontal-relative:text;mso-position-vertical-relative:text" o:allowincell="f">
            <v:textbox style="mso-next-textbox:#_x0000_s1026">
              <w:txbxContent>
                <w:p w14:paraId="1495E657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765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78A726CB" w14:textId="77777777" w:rsidR="00DC56CC" w:rsidRPr="00B520DD" w:rsidRDefault="00000000" w:rsidP="005A19ED">
      <w:pPr>
        <w:spacing w:line="276" w:lineRule="auto"/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3F88269E" w14:textId="77777777" w:rsidR="00DA6820" w:rsidRPr="00B520DD" w:rsidRDefault="00000000" w:rsidP="005A19ED">
      <w:pPr>
        <w:spacing w:line="276" w:lineRule="auto"/>
        <w:rPr>
          <w:sz w:val="26"/>
          <w:szCs w:val="26"/>
        </w:rPr>
      </w:pPr>
    </w:p>
    <w:p w14:paraId="653E5263" w14:textId="77777777" w:rsidR="0089595D" w:rsidRPr="00B520DD" w:rsidRDefault="00000000" w:rsidP="005A19ED">
      <w:pPr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 w14:anchorId="47ACCAF5">
          <v:line id="_x0000_s1027" style="position:absolute;z-index:2" from="3.75pt,1.4pt" to="499.8pt,1.4pt"/>
        </w:pict>
      </w:r>
    </w:p>
    <w:p w14:paraId="22EB9BC0" w14:textId="77777777" w:rsidR="00DD21D9" w:rsidRPr="00906E37" w:rsidRDefault="00000000" w:rsidP="005A19ED">
      <w:pPr>
        <w:pStyle w:val="Normal024"/>
        <w:spacing w:before="60" w:line="276" w:lineRule="auto"/>
        <w:rPr>
          <w:sz w:val="24"/>
          <w:szCs w:val="24"/>
          <w:lang w:eastAsia="en-US"/>
        </w:rPr>
      </w:pPr>
      <w:bookmarkStart w:id="2" w:name="note"/>
      <w:bookmarkEnd w:id="2"/>
      <w:r w:rsidRPr="00B520DD">
        <w:rPr>
          <w:rFonts w:eastAsia="Times New Roman"/>
          <w:b/>
          <w:sz w:val="24"/>
          <w:szCs w:val="26"/>
        </w:rPr>
        <w:t xml:space="preserve">Câu 37. </w:t>
      </w:r>
      <w:r w:rsidRPr="00906E37">
        <w:rPr>
          <w:sz w:val="24"/>
          <w:szCs w:val="24"/>
          <w:lang w:eastAsia="en-US"/>
        </w:rPr>
        <w:t>Lãnh thổ Hoa Kì bao gồm các bộ phận:</w:t>
      </w:r>
    </w:p>
    <w:p w14:paraId="43C2CAEC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</w:rPr>
        <w:t>P</w:t>
      </w:r>
      <w:r w:rsidRPr="00906E37">
        <w:rPr>
          <w:rFonts w:eastAsia="Calibri"/>
          <w:color w:val="000000"/>
        </w:rPr>
        <w:t>hần đất rộng lớn ở trung tâm Bắc Mĩ.</w:t>
      </w:r>
    </w:p>
    <w:p w14:paraId="22EFA617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</w:rPr>
        <w:t>P</w:t>
      </w:r>
      <w:r w:rsidRPr="00906E37">
        <w:rPr>
          <w:rFonts w:eastAsia="Calibri"/>
          <w:color w:val="000000"/>
        </w:rPr>
        <w:t>hần rộng lớn ở trung tâm Bắc Mĩ, bán đảo A-la-xca, quần đảo Ha-oai.</w:t>
      </w:r>
    </w:p>
    <w:p w14:paraId="5EC3787A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</w:rPr>
        <w:t>V</w:t>
      </w:r>
      <w:r w:rsidRPr="00906E37">
        <w:rPr>
          <w:rFonts w:eastAsia="Calibri"/>
          <w:color w:val="000000"/>
        </w:rPr>
        <w:t>ùng phía Tây, vùng phía Đông, vùng Trung tâm.</w:t>
      </w:r>
    </w:p>
    <w:p w14:paraId="0BF1BC09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</w:rPr>
        <w:t>Q</w:t>
      </w:r>
      <w:r w:rsidRPr="00906E37">
        <w:rPr>
          <w:rFonts w:eastAsia="Calibri"/>
          <w:color w:val="000000"/>
        </w:rPr>
        <w:t>uần đảo Ha-oai và phần đất rộng lớn ở trung tâm Bắc Mĩ.</w:t>
      </w:r>
    </w:p>
    <w:p w14:paraId="53C76555" w14:textId="77777777" w:rsidR="00D85E15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38.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Vấn đề dân số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hiện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 xml:space="preserve"> nay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ở các nước phát triển</w:t>
      </w:r>
    </w:p>
    <w:p w14:paraId="23875355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Tỉ lệ dân thành thị cao.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Phân hoá giàu nghèo.</w:t>
      </w:r>
    </w:p>
    <w:p w14:paraId="1994BB79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Bùng nổ dân số.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Già hoá dân số.</w:t>
      </w:r>
    </w:p>
    <w:p w14:paraId="79E8D164" w14:textId="77777777" w:rsidR="00A57EA9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39. </w:t>
      </w:r>
      <w:r w:rsidRPr="00906E37">
        <w:rPr>
          <w:rFonts w:ascii="Times New Roman" w:hAnsi="Times New Roman"/>
          <w:sz w:val="24"/>
          <w:szCs w:val="24"/>
          <w:lang w:eastAsia="en-US"/>
        </w:rPr>
        <w:t>Cho bảng số liệu:</w:t>
      </w:r>
    </w:p>
    <w:p w14:paraId="73B5F19F" w14:textId="77777777" w:rsidR="00551485" w:rsidRPr="00906E37" w:rsidRDefault="00000000" w:rsidP="005A19ED">
      <w:pPr>
        <w:pStyle w:val="Normal0"/>
        <w:spacing w:before="60" w:line="276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sz w:val="24"/>
          <w:szCs w:val="24"/>
          <w:lang w:eastAsia="en-US"/>
        </w:rPr>
        <w:t xml:space="preserve">SỐ DÂN CỦA </w:t>
      </w:r>
      <w:r>
        <w:rPr>
          <w:rFonts w:ascii="Times New Roman" w:hAnsi="Times New Roman"/>
          <w:sz w:val="24"/>
          <w:szCs w:val="24"/>
          <w:lang w:eastAsia="en-US"/>
        </w:rPr>
        <w:t>LIÊN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BANG NGA </w:t>
      </w:r>
      <w:r w:rsidRPr="00906E37">
        <w:rPr>
          <w:rFonts w:ascii="Times New Roman" w:hAnsi="Times New Roman"/>
          <w:sz w:val="24"/>
          <w:szCs w:val="24"/>
          <w:lang w:eastAsia="en-US"/>
        </w:rPr>
        <w:t>QUA CÁC NĂM</w:t>
      </w:r>
    </w:p>
    <w:p w14:paraId="26034A30" w14:textId="77777777" w:rsidR="00551485" w:rsidRPr="00906E37" w:rsidRDefault="00000000" w:rsidP="005A19ED">
      <w:pPr>
        <w:pStyle w:val="Normal0"/>
        <w:spacing w:before="60" w:line="276" w:lineRule="auto"/>
        <w:ind w:left="4320" w:firstLine="72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i/>
          <w:sz w:val="24"/>
          <w:szCs w:val="24"/>
          <w:lang w:eastAsia="en-US"/>
        </w:rPr>
        <w:t>(Đơn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"/>
        <w:gridCol w:w="1098"/>
        <w:gridCol w:w="1098"/>
        <w:gridCol w:w="1098"/>
        <w:gridCol w:w="1098"/>
        <w:gridCol w:w="1098"/>
        <w:gridCol w:w="1098"/>
      </w:tblGrid>
      <w:tr w:rsidR="005D5E7D" w14:paraId="19DF5C31" w14:textId="77777777">
        <w:trPr>
          <w:trHeight w:val="255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41DCCA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Năm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C02AEA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1991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3B44AD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C66960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C5817C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054464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1DA211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2015</w:t>
            </w:r>
          </w:p>
        </w:tc>
      </w:tr>
      <w:tr w:rsidR="005D5E7D" w14:paraId="174AEAED" w14:textId="77777777">
        <w:trPr>
          <w:trHeight w:val="27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E07A80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Số dân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C84AE7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148,3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EE67EC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147,8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1580B5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145,6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F76D88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143,0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31C2B6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143,2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07A4D2" w14:textId="77777777" w:rsidR="00A57EA9" w:rsidRPr="00906E37" w:rsidRDefault="00000000" w:rsidP="005A19ED">
            <w:pPr>
              <w:pStyle w:val="Normal0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E37">
              <w:rPr>
                <w:rFonts w:ascii="Times New Roman" w:hAnsi="Times New Roman"/>
                <w:sz w:val="24"/>
                <w:szCs w:val="24"/>
                <w:lang w:eastAsia="en-US"/>
              </w:rPr>
              <w:t>144,3</w:t>
            </w:r>
          </w:p>
        </w:tc>
      </w:tr>
    </w:tbl>
    <w:p w14:paraId="7CCE4921" w14:textId="77777777" w:rsidR="004F3CC5" w:rsidRDefault="004F3CC5" w:rsidP="005A19ED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0234962" w14:textId="6586BB5A" w:rsidR="00A57EA9" w:rsidRPr="00906E37" w:rsidRDefault="00000000" w:rsidP="005A19ED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Theo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bảng số liệu </w:t>
      </w:r>
      <w:r>
        <w:rPr>
          <w:rFonts w:ascii="Times New Roman" w:hAnsi="Times New Roman"/>
          <w:sz w:val="24"/>
          <w:szCs w:val="24"/>
          <w:lang w:eastAsia="en-US"/>
        </w:rPr>
        <w:t>n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hận xét nào sau đây là </w:t>
      </w:r>
      <w:r w:rsidRPr="003C4673">
        <w:rPr>
          <w:rFonts w:ascii="Times New Roman" w:hAnsi="Times New Roman"/>
          <w:b/>
          <w:bCs/>
          <w:sz w:val="24"/>
          <w:szCs w:val="24"/>
          <w:lang w:eastAsia="en-US"/>
        </w:rPr>
        <w:t>đúng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về dân cư của Liên bang Nga qua các năm</w:t>
      </w:r>
      <w:r w:rsidRPr="00906E37">
        <w:rPr>
          <w:rFonts w:ascii="Times New Roman" w:hAnsi="Times New Roman"/>
          <w:sz w:val="24"/>
          <w:szCs w:val="24"/>
          <w:lang w:eastAsia="en-US"/>
        </w:rPr>
        <w:t>?</w:t>
      </w:r>
    </w:p>
    <w:p w14:paraId="54C312C9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tăng thêm 4 triệu người.</w:t>
      </w:r>
    </w:p>
    <w:p w14:paraId="5AB48F38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liên tục giảm.</w:t>
      </w:r>
    </w:p>
    <w:p w14:paraId="5BE74E41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giảm 4 triệu người.</w:t>
      </w:r>
    </w:p>
    <w:p w14:paraId="53B1F791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 xml:space="preserve">Từ năm 1991 đến năm 2015, dân số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</w:t>
      </w:r>
      <w:r>
        <w:rPr>
          <w:color w:val="000000"/>
        </w:rPr>
        <w:t>Bang</w:t>
      </w:r>
      <w:r w:rsidRPr="00906E37">
        <w:rPr>
          <w:color w:val="000000"/>
        </w:rPr>
        <w:t xml:space="preserve"> Nga liên tục tăng.</w:t>
      </w:r>
    </w:p>
    <w:p w14:paraId="6D735B5A" w14:textId="77777777" w:rsidR="00177D5A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40.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Đường hầm giao thông dưới biển Măng - sơ nối liền châu Âu lục địa với </w:t>
      </w:r>
    </w:p>
    <w:p w14:paraId="7D847830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Anh.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Bỉ</w:t>
      </w:r>
      <w:r w:rsidRPr="00906E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Pháp.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Đức.</w:t>
      </w:r>
    </w:p>
    <w:p w14:paraId="5E03CA3D" w14:textId="77777777" w:rsidR="00D75D7B" w:rsidRPr="00906E37" w:rsidRDefault="00000000" w:rsidP="005A19ED">
      <w:pPr>
        <w:pStyle w:val="Normal0"/>
        <w:spacing w:before="60" w:line="276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41. </w:t>
      </w:r>
      <w:r w:rsidRPr="00906E37">
        <w:rPr>
          <w:rFonts w:ascii="Times New Roman" w:hAnsi="Times New Roman"/>
          <w:sz w:val="24"/>
          <w:szCs w:val="24"/>
          <w:lang w:eastAsia="en-US"/>
        </w:rPr>
        <w:t>Vùng phía Tây Hoa Kì chủ yếu có khí hậu</w:t>
      </w:r>
    </w:p>
    <w:p w14:paraId="5272694A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Cận nhiệt đới </w:t>
      </w:r>
      <w:r w:rsidRPr="00906E37">
        <w:rPr>
          <w:color w:val="000000"/>
          <w:spacing w:val="-3"/>
        </w:rPr>
        <w:t xml:space="preserve">và </w:t>
      </w:r>
      <w:r w:rsidRPr="00906E37">
        <w:rPr>
          <w:color w:val="000000"/>
        </w:rPr>
        <w:t>ôn đới hải</w:t>
      </w:r>
      <w:r w:rsidRPr="00906E37">
        <w:rPr>
          <w:color w:val="000000"/>
          <w:spacing w:val="-3"/>
        </w:rPr>
        <w:t xml:space="preserve"> </w:t>
      </w:r>
      <w:r>
        <w:rPr>
          <w:color w:val="000000"/>
        </w:rPr>
        <w:t>dương</w:t>
      </w:r>
      <w:r>
        <w:rPr>
          <w:color w:val="000000"/>
          <w:lang w:val="vi-VN"/>
        </w:rPr>
        <w:t>.</w:t>
      </w:r>
    </w:p>
    <w:p w14:paraId="0A3E21A4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</w:rPr>
        <w:t>Ôn</w:t>
      </w:r>
      <w:r>
        <w:rPr>
          <w:color w:val="000000"/>
          <w:lang w:val="vi-VN"/>
        </w:rPr>
        <w:t xml:space="preserve"> đới hải dương, cận nhiệt đới, hoang mạc và bán hoang mạc.</w:t>
      </w:r>
    </w:p>
    <w:p w14:paraId="0C9D3752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 xml:space="preserve">Hoang mạc </w:t>
      </w:r>
      <w:r w:rsidRPr="00906E37">
        <w:rPr>
          <w:color w:val="000000"/>
          <w:spacing w:val="-3"/>
        </w:rPr>
        <w:t xml:space="preserve">và </w:t>
      </w:r>
      <w:r w:rsidRPr="00906E37">
        <w:rPr>
          <w:color w:val="000000"/>
        </w:rPr>
        <w:t>bán hoang</w:t>
      </w:r>
      <w:r w:rsidRPr="00906E37">
        <w:rPr>
          <w:color w:val="000000"/>
          <w:spacing w:val="1"/>
        </w:rPr>
        <w:t xml:space="preserve"> </w:t>
      </w:r>
      <w:r>
        <w:rPr>
          <w:color w:val="000000"/>
        </w:rPr>
        <w:t>mạc</w:t>
      </w:r>
      <w:r>
        <w:rPr>
          <w:color w:val="000000"/>
          <w:lang w:val="vi-VN"/>
        </w:rPr>
        <w:t>, cận nhiệt đới và ôn đới hải dương.</w:t>
      </w:r>
    </w:p>
    <w:p w14:paraId="065FF4BF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</w:rPr>
        <w:t>Ôn</w:t>
      </w:r>
      <w:r>
        <w:rPr>
          <w:color w:val="000000"/>
          <w:lang w:val="vi-VN"/>
        </w:rPr>
        <w:t xml:space="preserve"> đới, cận nhiệt, hoang mạc và bán hoang mạc.</w:t>
      </w:r>
    </w:p>
    <w:p w14:paraId="2A3D0074" w14:textId="77777777" w:rsidR="00751988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42. </w:t>
      </w:r>
      <w:r w:rsidRPr="00906E37">
        <w:rPr>
          <w:rFonts w:ascii="Times New Roman" w:hAnsi="Times New Roman"/>
          <w:sz w:val="24"/>
          <w:szCs w:val="24"/>
          <w:lang w:eastAsia="en-US"/>
        </w:rPr>
        <w:t>Những quốc gia nào có vai trò sáng lập EU</w:t>
      </w:r>
    </w:p>
    <w:p w14:paraId="01473D68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Italia, Pháp, Phần Lan, Đức, Thụy Điển.</w:t>
      </w:r>
    </w:p>
    <w:p w14:paraId="250B7B66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Đức, Pháp, Tây Ban Nha, Bồ Đào Nha.</w:t>
      </w:r>
    </w:p>
    <w:p w14:paraId="4489CFDF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Đức, Anh, Pháp, Thụy Sĩ, Phần Lan, Bỉ.</w:t>
      </w:r>
    </w:p>
    <w:p w14:paraId="75F87EDB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Pháp, Đức, Italia, Bỉ, Hà Lan, Lucxambua.</w:t>
      </w:r>
    </w:p>
    <w:p w14:paraId="59277BD0" w14:textId="77777777" w:rsidR="00D75D7B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43. </w:t>
      </w:r>
      <w:r w:rsidRPr="00906E37">
        <w:rPr>
          <w:rFonts w:ascii="Times New Roman" w:hAnsi="Times New Roman"/>
          <w:bCs/>
          <w:sz w:val="24"/>
          <w:szCs w:val="24"/>
          <w:lang w:eastAsia="en-US"/>
        </w:rPr>
        <w:t>Địa hình chủ yếu của vùng Trung tâm Hoa Kì</w:t>
      </w:r>
    </w:p>
    <w:p w14:paraId="5AC5B5E6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bCs/>
          <w:color w:val="000000"/>
        </w:rPr>
        <w:t>Gò đồi thấp</w:t>
      </w:r>
      <w:r>
        <w:rPr>
          <w:bCs/>
          <w:color w:val="000000"/>
          <w:lang w:val="vi-VN"/>
        </w:rPr>
        <w:t xml:space="preserve"> và</w:t>
      </w:r>
      <w:r w:rsidRPr="00906E37">
        <w:rPr>
          <w:bCs/>
          <w:color w:val="000000"/>
        </w:rPr>
        <w:t xml:space="preserve"> </w:t>
      </w:r>
      <w:r>
        <w:rPr>
          <w:bCs/>
          <w:color w:val="000000"/>
        </w:rPr>
        <w:t>đ</w:t>
      </w:r>
      <w:r w:rsidRPr="00906E37">
        <w:rPr>
          <w:bCs/>
          <w:color w:val="000000"/>
        </w:rPr>
        <w:t xml:space="preserve">ồng bằng </w:t>
      </w:r>
      <w:r>
        <w:rPr>
          <w:bCs/>
          <w:color w:val="000000"/>
        </w:rPr>
        <w:t>lớn</w:t>
      </w:r>
      <w:r w:rsidRPr="00906E37">
        <w:rPr>
          <w:bCs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 xml:space="preserve">Cao nguyên và </w:t>
      </w:r>
      <w:r>
        <w:rPr>
          <w:color w:val="000000"/>
          <w:shd w:val="clear" w:color="auto" w:fill="FFFFFF"/>
        </w:rPr>
        <w:t>đồng</w:t>
      </w:r>
      <w:r>
        <w:rPr>
          <w:color w:val="000000"/>
          <w:shd w:val="clear" w:color="auto" w:fill="FFFFFF"/>
          <w:lang w:val="vi-VN"/>
        </w:rPr>
        <w:t xml:space="preserve"> bằng</w:t>
      </w:r>
      <w:r w:rsidRPr="00906E37">
        <w:rPr>
          <w:color w:val="000000"/>
          <w:shd w:val="clear" w:color="auto" w:fill="FFFFFF"/>
        </w:rPr>
        <w:t>.</w:t>
      </w:r>
    </w:p>
    <w:p w14:paraId="6DE02280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color w:val="000000"/>
          <w:shd w:val="clear" w:color="auto" w:fill="FFFFFF"/>
        </w:rPr>
        <w:t>Đồi</w:t>
      </w:r>
      <w:r>
        <w:rPr>
          <w:color w:val="000000"/>
          <w:shd w:val="clear" w:color="auto" w:fill="FFFFFF"/>
          <w:lang w:val="vi-VN"/>
        </w:rPr>
        <w:t xml:space="preserve"> núi </w:t>
      </w:r>
      <w:r w:rsidRPr="00906E37">
        <w:rPr>
          <w:color w:val="000000"/>
          <w:shd w:val="clear" w:color="auto" w:fill="FFFFFF"/>
        </w:rPr>
        <w:t xml:space="preserve">và </w:t>
      </w:r>
      <w:r>
        <w:rPr>
          <w:color w:val="000000"/>
          <w:shd w:val="clear" w:color="auto" w:fill="FFFFFF"/>
        </w:rPr>
        <w:t>đồng</w:t>
      </w:r>
      <w:r>
        <w:rPr>
          <w:color w:val="000000"/>
          <w:shd w:val="clear" w:color="auto" w:fill="FFFFFF"/>
          <w:lang w:val="vi-VN"/>
        </w:rPr>
        <w:t xml:space="preserve"> bằng</w:t>
      </w:r>
      <w:r w:rsidRPr="00906E37">
        <w:rPr>
          <w:color w:val="000000"/>
          <w:shd w:val="clear" w:color="auto" w:fill="FFFFFF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hd w:val="clear" w:color="auto" w:fill="FFFFFF"/>
        </w:rPr>
        <w:t>Bồn</w:t>
      </w:r>
      <w:r>
        <w:rPr>
          <w:color w:val="000000"/>
          <w:shd w:val="clear" w:color="auto" w:fill="FFFFFF"/>
          <w:lang w:val="vi-VN"/>
        </w:rPr>
        <w:t xml:space="preserve"> địa </w:t>
      </w:r>
      <w:r w:rsidRPr="00906E37">
        <w:rPr>
          <w:color w:val="000000"/>
          <w:shd w:val="clear" w:color="auto" w:fill="FFFFFF"/>
        </w:rPr>
        <w:t>và cao nguyên.</w:t>
      </w:r>
    </w:p>
    <w:p w14:paraId="4A98828F" w14:textId="77777777" w:rsidR="00DD21D9" w:rsidRPr="00906E37" w:rsidRDefault="00000000" w:rsidP="005A19ED">
      <w:pPr>
        <w:pStyle w:val="NormalWeb14"/>
        <w:spacing w:before="60" w:beforeAutospacing="0" w:after="0" w:afterAutospacing="0" w:line="276" w:lineRule="auto"/>
        <w:jc w:val="both"/>
        <w:rPr>
          <w:rFonts w:hint="default"/>
          <w:color w:val="000000"/>
          <w:sz w:val="24"/>
          <w:lang w:eastAsia="en-US"/>
        </w:rPr>
      </w:pPr>
      <w:r w:rsidRPr="00B520DD">
        <w:rPr>
          <w:b/>
          <w:sz w:val="24"/>
          <w:szCs w:val="26"/>
        </w:rPr>
        <w:t xml:space="preserve">Câu 44. </w:t>
      </w:r>
      <w:r w:rsidRPr="00906E37">
        <w:rPr>
          <w:color w:val="000000"/>
          <w:sz w:val="24"/>
          <w:lang w:eastAsia="en-US"/>
        </w:rPr>
        <w:t xml:space="preserve">Các </w:t>
      </w:r>
      <w:r>
        <w:rPr>
          <w:color w:val="000000"/>
          <w:sz w:val="24"/>
          <w:lang w:eastAsia="en-US"/>
        </w:rPr>
        <w:t>quốc</w:t>
      </w:r>
      <w:r>
        <w:rPr>
          <w:color w:val="000000"/>
          <w:sz w:val="24"/>
          <w:lang w:val="vi-VN" w:eastAsia="en-US"/>
        </w:rPr>
        <w:t xml:space="preserve"> gia</w:t>
      </w:r>
      <w:r w:rsidRPr="00906E37">
        <w:rPr>
          <w:color w:val="000000"/>
          <w:sz w:val="24"/>
          <w:lang w:eastAsia="en-US"/>
        </w:rPr>
        <w:t xml:space="preserve"> sáng lập tổ hợp công nghiệp hàng không E-bớt (Airbus)</w:t>
      </w:r>
    </w:p>
    <w:p w14:paraId="3445BB0A" w14:textId="5E4D64B8" w:rsidR="00CE1DAE" w:rsidRPr="00741F6B" w:rsidRDefault="00000000" w:rsidP="00741F6B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Đức, Pháp, Anh.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Đức,Ý, Pháp.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Anh, Pháp, Bỉ.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Pháp, Anh, Ý.</w:t>
      </w:r>
    </w:p>
    <w:p w14:paraId="72254060" w14:textId="77777777" w:rsidR="00177D5A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45.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Trong ngoại thương, EU hạn chế nhập các mặt hàng </w:t>
      </w:r>
    </w:p>
    <w:p w14:paraId="1A23A999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Dầu khí.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Điện tử.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Than, sắt.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Dệt, da.</w:t>
      </w:r>
    </w:p>
    <w:p w14:paraId="652E1CD6" w14:textId="77777777" w:rsidR="00D75D7B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46.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Dân số Hoa Kì tăng nhanh do</w:t>
      </w:r>
    </w:p>
    <w:p w14:paraId="351517CF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Gia tăng tự nhiên.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Nhập cư.</w:t>
      </w:r>
    </w:p>
    <w:p w14:paraId="053F206B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Tỉ suất sinh cao</w:t>
      </w:r>
      <w:r w:rsidRPr="00906E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Tỉ suất tử thấp.</w:t>
      </w:r>
    </w:p>
    <w:p w14:paraId="61CB4F88" w14:textId="77777777" w:rsidR="00F5758A" w:rsidRPr="00F5758A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47. </w:t>
      </w:r>
      <w:r w:rsidRPr="00F5758A">
        <w:rPr>
          <w:rFonts w:ascii="Times New Roman" w:hAnsi="Times New Roman"/>
          <w:sz w:val="24"/>
          <w:szCs w:val="24"/>
          <w:lang w:val="nl-NL" w:eastAsia="en-US"/>
        </w:rPr>
        <w:t>Ở Liên minh châu Âu (EU), một luật sư người I-ta-li-a có thể làm việc ở Béc - lin như một luật sư Đức là biểu hiện của</w:t>
      </w:r>
    </w:p>
    <w:p w14:paraId="4FB70A1E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dịch vụ.</w:t>
      </w:r>
      <w:r>
        <w:rPr>
          <w:b/>
        </w:rPr>
        <w:tab/>
        <w:t>B.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tiền vốn.</w:t>
      </w:r>
    </w:p>
    <w:p w14:paraId="3C0C0873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F5758A">
        <w:rPr>
          <w:color w:val="000000"/>
          <w:spacing w:val="-6"/>
          <w:lang w:val="nl-NL"/>
        </w:rPr>
        <w:t>Tự do lưu thông hàng hóa.</w:t>
      </w:r>
      <w:r>
        <w:rPr>
          <w:b/>
        </w:rPr>
        <w:tab/>
        <w:t>D.</w:t>
      </w:r>
      <w:r>
        <w:t xml:space="preserve"> </w:t>
      </w:r>
      <w:r w:rsidRPr="00F5758A">
        <w:rPr>
          <w:color w:val="000000"/>
          <w:spacing w:val="-6"/>
          <w:lang w:val="nl-NL"/>
        </w:rPr>
        <w:t>Tự do di chuyển.</w:t>
      </w:r>
    </w:p>
    <w:p w14:paraId="34ACFEAB" w14:textId="77777777" w:rsidR="006E4C64" w:rsidRPr="00C76493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48.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Khó khăn lớn về tự nhiên của các nước Châu Phi đối với phát triển kinh </w:t>
      </w:r>
      <w:r>
        <w:rPr>
          <w:rFonts w:ascii="Times New Roman" w:hAnsi="Times New Roman"/>
          <w:sz w:val="24"/>
          <w:szCs w:val="24"/>
          <w:lang w:eastAsia="en-US"/>
        </w:rPr>
        <w:t>tế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- xã hội</w:t>
      </w:r>
    </w:p>
    <w:p w14:paraId="6BB2A642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Khí hậu khô nóng.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Thiếu đất canh tác.</w:t>
      </w:r>
    </w:p>
    <w:p w14:paraId="3FA11E66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Giảm diện tích rừng.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Nhiều thiên tai.</w:t>
      </w:r>
    </w:p>
    <w:p w14:paraId="2318029A" w14:textId="77777777" w:rsidR="00DD6C63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49. </w:t>
      </w:r>
      <w:r w:rsidRPr="00906E37">
        <w:rPr>
          <w:rFonts w:ascii="Times New Roman" w:hAnsi="Times New Roman"/>
          <w:sz w:val="24"/>
          <w:szCs w:val="24"/>
          <w:lang w:eastAsia="en-US"/>
        </w:rPr>
        <w:t>Việc sử dụng đồng tiền chung (Ơ-rô) trong EU có vai trò</w:t>
      </w:r>
    </w:p>
    <w:p w14:paraId="6B2895B9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Công tác kế toán của các doanh nghiệp đa quốc gia trở nên phức tạp.</w:t>
      </w:r>
    </w:p>
    <w:p w14:paraId="0F04DADD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Làm tăng rủi ro khi chuyển đổi tiền tệ.</w:t>
      </w:r>
    </w:p>
    <w:p w14:paraId="484CFF1D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Làm cho việc chuyển giao vốn trong EU trở nên khó khăn hơn.</w:t>
      </w:r>
    </w:p>
    <w:p w14:paraId="4CE3E988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Nâng cao sức cạnh tranh của thị trường chung châu Âu.</w:t>
      </w:r>
    </w:p>
    <w:p w14:paraId="5E82D2C2" w14:textId="77777777" w:rsidR="00DD21D9" w:rsidRPr="00906E37" w:rsidRDefault="00000000" w:rsidP="005A19ED">
      <w:pPr>
        <w:pStyle w:val="Normal01"/>
        <w:tabs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before="60" w:line="276" w:lineRule="auto"/>
        <w:rPr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50. </w:t>
      </w:r>
      <w:r w:rsidRPr="00906E37">
        <w:rPr>
          <w:color w:val="000000"/>
          <w:sz w:val="24"/>
          <w:szCs w:val="24"/>
          <w:lang w:val="fr-FR" w:eastAsia="en-US"/>
        </w:rPr>
        <w:t>Hình thức tổ chức sản xuất chủ yếu trong nông nghiệp Hoa Kì</w:t>
      </w:r>
    </w:p>
    <w:p w14:paraId="5BDC39D6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lang w:val="fr-FR"/>
        </w:rPr>
        <w:t>T</w:t>
      </w:r>
      <w:r w:rsidRPr="00906E37">
        <w:rPr>
          <w:rFonts w:eastAsia="Calibri"/>
          <w:color w:val="000000"/>
          <w:lang w:val="fr-FR"/>
        </w:rPr>
        <w:t>hể tổng hợp nông nghiệp.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lang w:val="fr-FR"/>
        </w:rPr>
        <w:t>T</w:t>
      </w:r>
      <w:r w:rsidRPr="00906E37">
        <w:rPr>
          <w:rFonts w:eastAsia="Calibri"/>
          <w:color w:val="000000"/>
          <w:lang w:val="fr-FR"/>
        </w:rPr>
        <w:t>rang trại.</w:t>
      </w:r>
    </w:p>
    <w:p w14:paraId="2AA3AD05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lang w:val="fr-FR"/>
        </w:rPr>
        <w:t>V</w:t>
      </w:r>
      <w:r w:rsidRPr="00906E37">
        <w:rPr>
          <w:rFonts w:eastAsia="Calibri"/>
          <w:color w:val="000000"/>
          <w:lang w:val="fr-FR"/>
        </w:rPr>
        <w:t>ùng nông nghiệp.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lang w:val="fr-FR"/>
        </w:rPr>
        <w:t>K</w:t>
      </w:r>
      <w:r w:rsidRPr="00906E37">
        <w:rPr>
          <w:rFonts w:eastAsia="Calibri"/>
          <w:color w:val="000000"/>
          <w:lang w:val="fr-FR"/>
        </w:rPr>
        <w:t>inh tế hộ gia đình.</w:t>
      </w:r>
    </w:p>
    <w:p w14:paraId="64317055" w14:textId="77777777" w:rsidR="00563291" w:rsidRPr="00563291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51. </w:t>
      </w:r>
      <w:r w:rsidRPr="00563291">
        <w:rPr>
          <w:rFonts w:ascii="Times New Roman" w:hAnsi="Times New Roman"/>
          <w:bCs/>
          <w:sz w:val="24"/>
          <w:szCs w:val="24"/>
          <w:lang w:eastAsia="en-US"/>
        </w:rPr>
        <w:t>Một chiếc máy bay do Pháp sản xuất khi xuất khẩu sang Hà Lan</w:t>
      </w:r>
    </w:p>
    <w:p w14:paraId="57AF4CB6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563291">
        <w:rPr>
          <w:bCs/>
          <w:color w:val="000000"/>
        </w:rPr>
        <w:t>Cần giấy phép của chính phủ Hà Lan.</w:t>
      </w:r>
    </w:p>
    <w:p w14:paraId="7B1EC82B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563291">
        <w:rPr>
          <w:bCs/>
          <w:color w:val="000000"/>
        </w:rPr>
        <w:t>Phải nộp thuế cho chính phủ Hà Lan.</w:t>
      </w:r>
    </w:p>
    <w:p w14:paraId="66F20298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563291">
        <w:rPr>
          <w:bCs/>
          <w:color w:val="000000"/>
        </w:rPr>
        <w:t>Không phải nộp thuế cho chính phủ Hà Lan.</w:t>
      </w:r>
    </w:p>
    <w:p w14:paraId="6D5A6D7D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563291">
        <w:rPr>
          <w:bCs/>
          <w:color w:val="000000"/>
        </w:rPr>
        <w:t>Thực hiện chính sách thương mại riêng ở Hà Lan.</w:t>
      </w:r>
    </w:p>
    <w:p w14:paraId="4127404F" w14:textId="77777777" w:rsidR="00751988" w:rsidRPr="00906E37" w:rsidRDefault="00000000" w:rsidP="005A19ED">
      <w:pPr>
        <w:pStyle w:val="Normal0"/>
        <w:spacing w:before="6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52. 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  <w:t>“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>Ngành công nghiệp chiếm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84,2%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 xml:space="preserve"> giá trị hàng xuất </w:t>
      </w:r>
      <w:r>
        <w:rPr>
          <w:rFonts w:ascii="Times New Roman" w:hAnsi="Times New Roman" w:hint="cs"/>
          <w:sz w:val="24"/>
          <w:szCs w:val="24"/>
          <w:lang w:eastAsia="en-US"/>
        </w:rPr>
        <w:t>khẩu</w:t>
      </w:r>
      <w:r>
        <w:rPr>
          <w:rFonts w:ascii="Times New Roman" w:hAnsi="Times New Roman" w:hint="cs"/>
          <w:sz w:val="24"/>
          <w:szCs w:val="24"/>
          <w:lang w:val="vi-VN" w:eastAsia="en-US"/>
        </w:rPr>
        <w:t>”</w:t>
      </w:r>
      <w:r w:rsidRPr="00906E37">
        <w:rPr>
          <w:rFonts w:ascii="Times New Roman" w:hAnsi="Times New Roman" w:hint="cs"/>
          <w:sz w:val="24"/>
          <w:szCs w:val="24"/>
          <w:lang w:eastAsia="en-US"/>
        </w:rPr>
        <w:t xml:space="preserve"> của Hoa Kì</w:t>
      </w:r>
    </w:p>
    <w:p w14:paraId="19DADFC2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rFonts w:hint="cs"/>
          <w:color w:val="000000"/>
        </w:rPr>
        <w:t>Điện lực.</w:t>
      </w:r>
      <w:r>
        <w:rPr>
          <w:b/>
        </w:rPr>
        <w:tab/>
        <w:t>B.</w:t>
      </w:r>
      <w:r>
        <w:t xml:space="preserve"> </w:t>
      </w:r>
      <w:r w:rsidRPr="00906E37">
        <w:rPr>
          <w:rFonts w:hint="cs"/>
          <w:color w:val="000000"/>
        </w:rPr>
        <w:t>Khai khoáng.</w:t>
      </w:r>
    </w:p>
    <w:p w14:paraId="7CC6CCC5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rFonts w:hint="cs"/>
          <w:color w:val="000000"/>
        </w:rPr>
        <w:t>Chế biến.</w:t>
      </w:r>
      <w:r>
        <w:rPr>
          <w:b/>
        </w:rPr>
        <w:tab/>
        <w:t>D.</w:t>
      </w:r>
      <w:r>
        <w:t xml:space="preserve"> </w:t>
      </w:r>
      <w:r w:rsidRPr="00906E37">
        <w:rPr>
          <w:rFonts w:hint="cs"/>
          <w:color w:val="000000"/>
        </w:rPr>
        <w:t>Cung cấp nước, ga, khí, …</w:t>
      </w:r>
    </w:p>
    <w:p w14:paraId="71AAA3B7" w14:textId="77777777" w:rsidR="00D75D7B" w:rsidRPr="00963496" w:rsidRDefault="00000000" w:rsidP="005A19ED">
      <w:pPr>
        <w:pStyle w:val="Normal0"/>
        <w:spacing w:before="60" w:line="276" w:lineRule="auto"/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53. 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vi-VN" w:eastAsia="en-US"/>
        </w:rPr>
        <w:t>“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oạt động khắp thế giới, tạo ra nguồn thu lớn và nhiều lợi thế cho nền kinh tế của Hoa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Kì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>” là ngành</w:t>
      </w:r>
    </w:p>
    <w:p w14:paraId="3A5790F4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Vận tải biển và du lịch.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Du lịch và thương mại.</w:t>
      </w:r>
    </w:p>
    <w:p w14:paraId="4C60A2A7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Hàng không và viễn thông.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Ngân hàng và tài chính.</w:t>
      </w:r>
    </w:p>
    <w:p w14:paraId="324CBB7B" w14:textId="77777777" w:rsidR="009D41EF" w:rsidRPr="002E1915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54. 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Ranh giới phân chia </w:t>
      </w:r>
      <w:r>
        <w:rPr>
          <w:rFonts w:ascii="Times New Roman" w:hAnsi="Times New Roman"/>
          <w:sz w:val="24"/>
          <w:szCs w:val="24"/>
          <w:lang w:eastAsia="en-US"/>
        </w:rPr>
        <w:t>địa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hình </w:t>
      </w:r>
      <w:r w:rsidRPr="00906E37">
        <w:rPr>
          <w:rFonts w:ascii="Times New Roman" w:hAnsi="Times New Roman"/>
          <w:sz w:val="24"/>
          <w:szCs w:val="24"/>
          <w:lang w:eastAsia="en-US"/>
        </w:rPr>
        <w:t>Liên</w:t>
      </w:r>
      <w:r w:rsidRPr="00906E37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vi-VN" w:eastAsia="en-US"/>
        </w:rPr>
        <w:t>b</w:t>
      </w:r>
      <w:r w:rsidRPr="00906E37">
        <w:rPr>
          <w:rFonts w:ascii="Times New Roman" w:hAnsi="Times New Roman"/>
          <w:sz w:val="24"/>
          <w:szCs w:val="24"/>
          <w:lang w:val="vi-VN" w:eastAsia="en-US"/>
        </w:rPr>
        <w:t>ang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 Nga thành hai phần </w:t>
      </w:r>
      <w:r>
        <w:rPr>
          <w:rFonts w:ascii="Times New Roman" w:hAnsi="Times New Roman"/>
          <w:sz w:val="24"/>
          <w:szCs w:val="24"/>
          <w:lang w:eastAsia="en-US"/>
        </w:rPr>
        <w:t>rõ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rệt:</w:t>
      </w:r>
    </w:p>
    <w:p w14:paraId="44C13D38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Sông Ôbi.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Dãy núi Uran.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Sông Lê-na.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Sông Ê-nit-xây.</w:t>
      </w:r>
    </w:p>
    <w:p w14:paraId="21E0B1BA" w14:textId="77777777" w:rsidR="005A19ED" w:rsidRDefault="005A19ED" w:rsidP="005A19ED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44565786" w14:textId="243F0CF4" w:rsidR="00181D9B" w:rsidRPr="008B740D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55. </w:t>
      </w:r>
      <w:r w:rsidRPr="008B740D">
        <w:rPr>
          <w:rFonts w:ascii="Times New Roman" w:hAnsi="Times New Roman"/>
          <w:sz w:val="24"/>
          <w:szCs w:val="24"/>
          <w:lang w:val="vi-VN" w:eastAsia="en-US"/>
        </w:rPr>
        <w:t xml:space="preserve">Quốc gia nào nằm ở khu vực </w:t>
      </w:r>
      <w:r>
        <w:rPr>
          <w:rFonts w:ascii="Times New Roman" w:hAnsi="Times New Roman"/>
          <w:sz w:val="24"/>
          <w:szCs w:val="24"/>
          <w:lang w:val="vi-VN" w:eastAsia="en-US"/>
        </w:rPr>
        <w:t>Tây Nam</w:t>
      </w:r>
      <w:r w:rsidRPr="008B740D">
        <w:rPr>
          <w:rFonts w:ascii="Times New Roman" w:hAnsi="Times New Roman"/>
          <w:sz w:val="24"/>
          <w:szCs w:val="24"/>
          <w:lang w:val="vi-VN" w:eastAsia="en-US"/>
        </w:rPr>
        <w:t xml:space="preserve"> Á</w:t>
      </w:r>
    </w:p>
    <w:p w14:paraId="3F6882C7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8B740D">
        <w:rPr>
          <w:color w:val="000000"/>
          <w:lang w:val="vi-VN"/>
        </w:rPr>
        <w:t>A-rập Xêut</w:t>
      </w:r>
      <w:r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8B740D">
        <w:rPr>
          <w:color w:val="000000"/>
          <w:lang w:val="vi-VN"/>
        </w:rPr>
        <w:t>Mông Cổ</w:t>
      </w:r>
      <w:r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Curơgưxtan</w:t>
      </w:r>
      <w:r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color w:val="000000"/>
          <w:lang w:val="vi-VN"/>
        </w:rPr>
        <w:t>Cadăcxtan</w:t>
      </w:r>
      <w:r>
        <w:rPr>
          <w:color w:val="000000"/>
        </w:rPr>
        <w:t>.</w:t>
      </w:r>
    </w:p>
    <w:p w14:paraId="276DD0A1" w14:textId="77777777" w:rsidR="006E4C64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56. </w:t>
      </w:r>
      <w:r w:rsidRPr="00906E37">
        <w:rPr>
          <w:rFonts w:ascii="Times New Roman" w:hAnsi="Times New Roman"/>
          <w:sz w:val="24"/>
          <w:szCs w:val="24"/>
          <w:lang w:eastAsia="en-US"/>
        </w:rPr>
        <w:t>Trong đầu tư nước ngoài, lĩnh vực chiếm tỉ trọng ngày càng lớn</w:t>
      </w:r>
    </w:p>
    <w:p w14:paraId="3AE97D24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Công nghiệp.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Lâm nghiệp.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Dịch vụ.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Nông nghiệp.</w:t>
      </w:r>
    </w:p>
    <w:p w14:paraId="2A72A0F3" w14:textId="481B4BBE" w:rsidR="00751988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57. </w:t>
      </w:r>
      <w:r w:rsidRPr="00906E37">
        <w:rPr>
          <w:rFonts w:ascii="Times New Roman" w:hAnsi="Times New Roman"/>
          <w:sz w:val="24"/>
          <w:szCs w:val="24"/>
          <w:lang w:eastAsia="en-US"/>
        </w:rPr>
        <w:t>Cho bảng số liệu:</w:t>
      </w:r>
    </w:p>
    <w:p w14:paraId="0A956013" w14:textId="77777777" w:rsidR="00751988" w:rsidRPr="00906E37" w:rsidRDefault="00000000" w:rsidP="005A19ED">
      <w:pPr>
        <w:pStyle w:val="Normal0"/>
        <w:spacing w:before="60" w:line="276" w:lineRule="auto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sz w:val="24"/>
          <w:szCs w:val="24"/>
          <w:lang w:eastAsia="en-US"/>
        </w:rPr>
        <w:t>SỐ DÂN CỦA HOA KÌ QUA CÁC NĂM</w:t>
      </w:r>
    </w:p>
    <w:p w14:paraId="1F936B8E" w14:textId="77777777" w:rsidR="00751988" w:rsidRPr="00906E37" w:rsidRDefault="00000000" w:rsidP="005A19ED">
      <w:pPr>
        <w:pStyle w:val="Normal0"/>
        <w:spacing w:before="60" w:line="276" w:lineRule="auto"/>
        <w:ind w:left="5040" w:firstLine="72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06E37">
        <w:rPr>
          <w:rFonts w:ascii="Times New Roman" w:hAnsi="Times New Roman"/>
          <w:i/>
          <w:sz w:val="24"/>
          <w:szCs w:val="24"/>
          <w:lang w:eastAsia="en-US"/>
        </w:rPr>
        <w:t>(Đơn vị: 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044"/>
        <w:gridCol w:w="1044"/>
        <w:gridCol w:w="1044"/>
        <w:gridCol w:w="1044"/>
        <w:gridCol w:w="1044"/>
        <w:gridCol w:w="1121"/>
        <w:gridCol w:w="1121"/>
      </w:tblGrid>
      <w:tr w:rsidR="005D5E7D" w14:paraId="5F7CD219" w14:textId="77777777">
        <w:trPr>
          <w:trHeight w:val="197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591F854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Năm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BF0B53C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C65AF6A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4074FA6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1880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7875A7C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1920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EA73651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1960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FDB9125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2005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55C42D6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b/>
                <w:szCs w:val="24"/>
                <w:lang w:eastAsia="en-US"/>
              </w:rPr>
            </w:pPr>
            <w:r w:rsidRPr="00906E37">
              <w:rPr>
                <w:b/>
                <w:szCs w:val="24"/>
                <w:lang w:eastAsia="en-US"/>
              </w:rPr>
              <w:t>2015</w:t>
            </w:r>
          </w:p>
        </w:tc>
      </w:tr>
      <w:tr w:rsidR="005D5E7D" w14:paraId="45563AD3" w14:textId="77777777">
        <w:trPr>
          <w:trHeight w:val="4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294F86D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both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Số dân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80B444A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347AACB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F6FF468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4FFF845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AE45BA2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179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59C5DA0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296,5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AC07BB1" w14:textId="77777777" w:rsidR="00751988" w:rsidRPr="00906E37" w:rsidRDefault="00000000" w:rsidP="005A19ED">
            <w:pPr>
              <w:pStyle w:val="KhngDncch"/>
              <w:spacing w:line="276" w:lineRule="auto"/>
              <w:ind w:firstLine="283"/>
              <w:contextualSpacing/>
              <w:jc w:val="center"/>
              <w:rPr>
                <w:rFonts w:hint="default"/>
                <w:szCs w:val="24"/>
                <w:lang w:eastAsia="en-US"/>
              </w:rPr>
            </w:pPr>
            <w:r w:rsidRPr="00906E37">
              <w:rPr>
                <w:szCs w:val="24"/>
                <w:lang w:eastAsia="en-US"/>
              </w:rPr>
              <w:t>321,8</w:t>
            </w:r>
          </w:p>
        </w:tc>
      </w:tr>
    </w:tbl>
    <w:p w14:paraId="181B7E81" w14:textId="02D54CB8" w:rsidR="00751988" w:rsidRPr="00906E37" w:rsidRDefault="009C1059" w:rsidP="005A19ED">
      <w:pPr>
        <w:pStyle w:val="Normal0"/>
        <w:spacing w:before="60" w:line="276" w:lineRule="auto"/>
        <w:ind w:firstLine="280"/>
        <w:contextualSpacing/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val="vi-VN" w:eastAsia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vi-VN" w:eastAsia="en-US"/>
        </w:rPr>
        <w:tab/>
      </w:r>
      <w:r>
        <w:rPr>
          <w:rFonts w:ascii="Times New Roman" w:hAnsi="Times New Roman"/>
          <w:i/>
          <w:sz w:val="24"/>
          <w:szCs w:val="24"/>
          <w:lang w:val="vi-VN" w:eastAsia="en-US"/>
        </w:rPr>
        <w:tab/>
      </w:r>
      <w:r>
        <w:rPr>
          <w:rFonts w:ascii="Times New Roman" w:hAnsi="Times New Roman"/>
          <w:i/>
          <w:sz w:val="24"/>
          <w:szCs w:val="24"/>
          <w:lang w:val="vi-VN" w:eastAsia="en-US"/>
        </w:rPr>
        <w:tab/>
      </w:r>
      <w:r>
        <w:rPr>
          <w:rFonts w:ascii="Times New Roman" w:hAnsi="Times New Roman"/>
          <w:i/>
          <w:sz w:val="24"/>
          <w:szCs w:val="24"/>
          <w:lang w:val="vi-VN" w:eastAsia="en-US"/>
        </w:rPr>
        <w:tab/>
      </w:r>
      <w:r>
        <w:rPr>
          <w:rFonts w:ascii="Times New Roman" w:hAnsi="Times New Roman"/>
          <w:i/>
          <w:sz w:val="24"/>
          <w:szCs w:val="24"/>
          <w:lang w:val="vi-VN" w:eastAsia="en-US"/>
        </w:rPr>
        <w:tab/>
      </w:r>
      <w:r>
        <w:rPr>
          <w:rFonts w:ascii="Times New Roman" w:hAnsi="Times New Roman"/>
          <w:i/>
          <w:sz w:val="24"/>
          <w:szCs w:val="24"/>
          <w:lang w:val="vi-VN" w:eastAsia="en-US"/>
        </w:rPr>
        <w:tab/>
      </w:r>
      <w:r>
        <w:rPr>
          <w:rFonts w:ascii="Times New Roman" w:hAnsi="Times New Roman"/>
          <w:i/>
          <w:sz w:val="24"/>
          <w:szCs w:val="24"/>
          <w:lang w:val="vi-VN" w:eastAsia="en-US"/>
        </w:rPr>
        <w:tab/>
      </w:r>
      <w:r w:rsidRPr="00906E37">
        <w:rPr>
          <w:rFonts w:ascii="Times New Roman" w:hAnsi="Times New Roman"/>
          <w:i/>
          <w:sz w:val="24"/>
          <w:szCs w:val="24"/>
          <w:lang w:eastAsia="en-US"/>
        </w:rPr>
        <w:t>(Nguồn tổng cục thống kê năm 2015)</w:t>
      </w:r>
    </w:p>
    <w:p w14:paraId="5C34389F" w14:textId="77777777" w:rsidR="009C1059" w:rsidRDefault="009C1059" w:rsidP="005A19ED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1D0EA22" w14:textId="4BECF307" w:rsidR="00751988" w:rsidRPr="00906E37" w:rsidRDefault="00000000" w:rsidP="005A19ED">
      <w:pPr>
        <w:pStyle w:val="Normal0"/>
        <w:spacing w:before="60" w:line="276" w:lineRule="auto"/>
        <w:ind w:firstLine="28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Theo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bảng số liệu, </w:t>
      </w:r>
      <w:r>
        <w:rPr>
          <w:rFonts w:ascii="Times New Roman" w:hAnsi="Times New Roman"/>
          <w:sz w:val="24"/>
          <w:szCs w:val="24"/>
          <w:lang w:eastAsia="en-US"/>
        </w:rPr>
        <w:t>Để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thể hiện số dân của Hoa Kì qua các năm, </w:t>
      </w:r>
      <w:r>
        <w:rPr>
          <w:rFonts w:ascii="Times New Roman" w:hAnsi="Times New Roman"/>
          <w:sz w:val="24"/>
          <w:szCs w:val="24"/>
          <w:lang w:eastAsia="en-US"/>
        </w:rPr>
        <w:t>b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iểu đồ nào </w:t>
      </w:r>
      <w:r>
        <w:rPr>
          <w:rFonts w:ascii="Times New Roman" w:hAnsi="Times New Roman"/>
          <w:sz w:val="24"/>
          <w:szCs w:val="24"/>
          <w:lang w:eastAsia="en-US"/>
        </w:rPr>
        <w:t>t</w:t>
      </w:r>
      <w:r w:rsidRPr="00906E37">
        <w:rPr>
          <w:rFonts w:ascii="Times New Roman" w:hAnsi="Times New Roman"/>
          <w:sz w:val="24"/>
          <w:szCs w:val="24"/>
          <w:lang w:eastAsia="en-US"/>
        </w:rPr>
        <w:t xml:space="preserve">hích hợp nhất </w:t>
      </w:r>
    </w:p>
    <w:p w14:paraId="76B3214B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M</w:t>
      </w:r>
      <w:r w:rsidRPr="00906E37">
        <w:rPr>
          <w:color w:val="000000"/>
        </w:rPr>
        <w:t>iền.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C</w:t>
      </w:r>
      <w:r w:rsidRPr="00906E37">
        <w:rPr>
          <w:color w:val="000000"/>
        </w:rPr>
        <w:t>ột.</w:t>
      </w: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Đ</w:t>
      </w:r>
      <w:r w:rsidRPr="00906E37">
        <w:rPr>
          <w:color w:val="000000"/>
        </w:rPr>
        <w:t>ường.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T</w:t>
      </w:r>
      <w:r w:rsidRPr="00906E37">
        <w:rPr>
          <w:color w:val="000000"/>
        </w:rPr>
        <w:t>ròn.</w:t>
      </w:r>
    </w:p>
    <w:p w14:paraId="51113FB1" w14:textId="77777777" w:rsidR="009D41EF" w:rsidRPr="00EC1833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58. </w:t>
      </w:r>
      <w:r>
        <w:rPr>
          <w:rFonts w:ascii="Times New Roman" w:hAnsi="Times New Roman"/>
          <w:sz w:val="24"/>
          <w:szCs w:val="24"/>
          <w:lang w:val="vi-VN" w:eastAsia="en-US"/>
        </w:rPr>
        <w:t>Quốc gia nào có rừng lá kim là chủ yếu</w:t>
      </w:r>
    </w:p>
    <w:p w14:paraId="1DC55679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Nhật</w:t>
      </w:r>
      <w:r>
        <w:rPr>
          <w:color w:val="000000"/>
          <w:lang w:val="vi-VN"/>
        </w:rPr>
        <w:t xml:space="preserve"> Bản</w:t>
      </w:r>
      <w:r w:rsidRPr="00906E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Trung</w:t>
      </w:r>
      <w:r>
        <w:rPr>
          <w:color w:val="000000"/>
          <w:lang w:val="vi-VN"/>
        </w:rPr>
        <w:t xml:space="preserve"> Quốc</w:t>
      </w:r>
      <w:r w:rsidRPr="00906E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Liên</w:t>
      </w:r>
      <w:r>
        <w:rPr>
          <w:color w:val="000000"/>
          <w:lang w:val="vi-VN"/>
        </w:rPr>
        <w:t xml:space="preserve"> bang Nga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Hoa</w:t>
      </w:r>
      <w:r>
        <w:rPr>
          <w:color w:val="000000"/>
          <w:lang w:val="vi-VN"/>
        </w:rPr>
        <w:t xml:space="preserve"> Kì</w:t>
      </w:r>
      <w:r w:rsidRPr="00906E37">
        <w:rPr>
          <w:color w:val="000000"/>
        </w:rPr>
        <w:t>.</w:t>
      </w:r>
    </w:p>
    <w:p w14:paraId="36932C63" w14:textId="77777777" w:rsidR="00D75D7B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59. </w:t>
      </w:r>
      <w:r w:rsidRPr="00906E37">
        <w:rPr>
          <w:rFonts w:ascii="Times New Roman" w:hAnsi="Times New Roman"/>
          <w:sz w:val="24"/>
          <w:szCs w:val="24"/>
          <w:lang w:eastAsia="en-US"/>
        </w:rPr>
        <w:t>Khí hậu của vùng đồng bằng ven biển Đại Tây Dương của Hoa Kì thuận lợi cho trồng</w:t>
      </w:r>
    </w:p>
    <w:p w14:paraId="471A8FEE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Cây dược liệu và cây công nghiệp.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Cây công nghiệp và cây ăn quả.</w:t>
      </w:r>
    </w:p>
    <w:p w14:paraId="61107F9E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Cây công nghiệp và cây dược liệu.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Cây lương thực và cây ăn quả.</w:t>
      </w:r>
    </w:p>
    <w:p w14:paraId="50FCA84A" w14:textId="77777777" w:rsidR="00D75D7B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60. </w:t>
      </w:r>
      <w:r w:rsidRPr="00906E37">
        <w:rPr>
          <w:rFonts w:ascii="Times New Roman" w:hAnsi="Times New Roman"/>
          <w:sz w:val="24"/>
          <w:szCs w:val="24"/>
          <w:lang w:eastAsia="en-US"/>
        </w:rPr>
        <w:t>Các tài nguyên chủ yếu ở vùng phía Đông Hoa Kì</w:t>
      </w:r>
    </w:p>
    <w:p w14:paraId="07D0FB33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 xml:space="preserve">Than đá, </w:t>
      </w:r>
      <w:r>
        <w:rPr>
          <w:color w:val="000000"/>
        </w:rPr>
        <w:t>quặng</w:t>
      </w:r>
      <w:r>
        <w:rPr>
          <w:color w:val="000000"/>
          <w:lang w:val="vi-VN"/>
        </w:rPr>
        <w:t xml:space="preserve"> </w:t>
      </w:r>
      <w:r w:rsidRPr="00906E37">
        <w:rPr>
          <w:color w:val="000000"/>
        </w:rPr>
        <w:t>sắt, thủy</w:t>
      </w:r>
      <w:r w:rsidRPr="00906E37">
        <w:rPr>
          <w:color w:val="000000"/>
          <w:spacing w:val="-7"/>
        </w:rPr>
        <w:t xml:space="preserve"> </w:t>
      </w:r>
      <w:r w:rsidRPr="00906E37">
        <w:rPr>
          <w:color w:val="000000"/>
        </w:rPr>
        <w:t>năng.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Đồng cỏ, than đá,</w:t>
      </w:r>
      <w:r w:rsidRPr="00906E37">
        <w:rPr>
          <w:color w:val="000000"/>
          <w:spacing w:val="-1"/>
        </w:rPr>
        <w:t xml:space="preserve"> </w:t>
      </w:r>
      <w:r w:rsidRPr="00906E37">
        <w:rPr>
          <w:color w:val="000000"/>
        </w:rPr>
        <w:t>rừng.</w:t>
      </w:r>
    </w:p>
    <w:p w14:paraId="77417E9C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Dầu mỏ, than đá,</w:t>
      </w:r>
      <w:r w:rsidRPr="00906E37">
        <w:rPr>
          <w:color w:val="000000"/>
          <w:spacing w:val="-1"/>
        </w:rPr>
        <w:t xml:space="preserve"> </w:t>
      </w:r>
      <w:r w:rsidRPr="00906E37">
        <w:rPr>
          <w:color w:val="000000"/>
        </w:rPr>
        <w:t>rừng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 xml:space="preserve">Rừng, </w:t>
      </w:r>
      <w:r>
        <w:rPr>
          <w:color w:val="000000"/>
        </w:rPr>
        <w:t>quặng</w:t>
      </w:r>
      <w:r>
        <w:rPr>
          <w:color w:val="000000"/>
          <w:lang w:val="vi-VN"/>
        </w:rPr>
        <w:t xml:space="preserve"> </w:t>
      </w:r>
      <w:r w:rsidRPr="00906E37">
        <w:rPr>
          <w:color w:val="000000"/>
        </w:rPr>
        <w:t>sắt, thủy</w:t>
      </w:r>
      <w:r w:rsidRPr="00906E37">
        <w:rPr>
          <w:color w:val="000000"/>
          <w:spacing w:val="-10"/>
        </w:rPr>
        <w:t xml:space="preserve"> </w:t>
      </w:r>
      <w:r w:rsidRPr="00906E37">
        <w:rPr>
          <w:color w:val="000000"/>
        </w:rPr>
        <w:t>năng</w:t>
      </w:r>
    </w:p>
    <w:p w14:paraId="26A31186" w14:textId="77777777" w:rsidR="00B447CD" w:rsidRPr="00B447CD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61. </w:t>
      </w:r>
      <w:r w:rsidRPr="00B447CD">
        <w:rPr>
          <w:rFonts w:ascii="Times New Roman" w:hAnsi="Times New Roman"/>
          <w:sz w:val="24"/>
          <w:szCs w:val="24"/>
          <w:lang w:eastAsia="en-US"/>
        </w:rPr>
        <w:t xml:space="preserve">Tự do lưu thông tiền vốn trong EU </w:t>
      </w:r>
      <w:r w:rsidRPr="00B447CD">
        <w:rPr>
          <w:rFonts w:ascii="Times New Roman" w:hAnsi="Times New Roman"/>
          <w:b/>
          <w:sz w:val="24"/>
          <w:szCs w:val="24"/>
          <w:lang w:eastAsia="en-US"/>
        </w:rPr>
        <w:t>không</w:t>
      </w:r>
      <w:r w:rsidRPr="00B447CD">
        <w:rPr>
          <w:rFonts w:ascii="Times New Roman" w:hAnsi="Times New Roman"/>
          <w:sz w:val="24"/>
          <w:szCs w:val="24"/>
          <w:lang w:eastAsia="en-US"/>
        </w:rPr>
        <w:t xml:space="preserve"> phải là việc</w:t>
      </w:r>
    </w:p>
    <w:p w14:paraId="58E3F60E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B447CD">
        <w:rPr>
          <w:color w:val="000000"/>
        </w:rPr>
        <w:t>Bãi bỏ các rào cản đối với giao dịch thanh toán.</w:t>
      </w:r>
    </w:p>
    <w:p w14:paraId="3C634FA7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B447CD">
        <w:rPr>
          <w:color w:val="000000"/>
        </w:rPr>
        <w:t>Bỏ thuế giá trị gia tăng hàng hóa của mỗi nước.</w:t>
      </w:r>
    </w:p>
    <w:p w14:paraId="48F387F8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B447CD">
        <w:rPr>
          <w:color w:val="000000"/>
        </w:rPr>
        <w:t>Nhà đầu tư mở tài khoản tại các nước EU khác.</w:t>
      </w:r>
    </w:p>
    <w:p w14:paraId="41B407D1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B447CD">
        <w:rPr>
          <w:color w:val="000000"/>
        </w:rPr>
        <w:t>Các nhà đầu tư có thể chọn nơi đầu tư có lợi nhất.</w:t>
      </w:r>
    </w:p>
    <w:p w14:paraId="329CA4C8" w14:textId="77777777" w:rsidR="00181D9B" w:rsidRDefault="00000000" w:rsidP="005A19ED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62. </w:t>
      </w:r>
      <w:r>
        <w:rPr>
          <w:rFonts w:ascii="Times New Roman" w:hAnsi="Times New Roman"/>
          <w:sz w:val="24"/>
          <w:szCs w:val="24"/>
          <w:lang w:val="vi-VN" w:eastAsia="en-US"/>
        </w:rPr>
        <w:t>Nếu giải quyết được vấn đề nước tưới ở khu vực Trung Á có thể phát triển</w:t>
      </w:r>
    </w:p>
    <w:p w14:paraId="3E6A6DEA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vi-VN"/>
        </w:rPr>
        <w:t>Trồng cây lương thực.</w:t>
      </w:r>
    </w:p>
    <w:p w14:paraId="14077B02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lang w:val="vi-VN"/>
        </w:rPr>
        <w:t>Trồng cây thực phẩm.</w:t>
      </w:r>
    </w:p>
    <w:p w14:paraId="7E06BCC3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vi-VN"/>
        </w:rPr>
        <w:t>Chăn nuôi gia súc.</w:t>
      </w:r>
    </w:p>
    <w:p w14:paraId="63847827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lang w:val="vi-VN"/>
        </w:rPr>
        <w:t>Trồng bông và cây công nghiệp khác.</w:t>
      </w:r>
    </w:p>
    <w:p w14:paraId="6C025EFC" w14:textId="77777777" w:rsidR="00D75D7B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63.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Quần đảo Ha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>-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oai của Hoa Kì có tiềm năng lớn về</w:t>
      </w:r>
    </w:p>
    <w:p w14:paraId="3202DC30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du lịch.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giao thông vận tải</w:t>
      </w:r>
    </w:p>
    <w:p w14:paraId="32C5F3FB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khoáng sản.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Hải sản và lâm sản.</w:t>
      </w:r>
    </w:p>
    <w:p w14:paraId="6F2DB627" w14:textId="77777777" w:rsidR="00177D5A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64. </w:t>
      </w:r>
      <w:r w:rsidRPr="00906E37">
        <w:rPr>
          <w:rFonts w:ascii="Times New Roman" w:hAnsi="Times New Roman"/>
          <w:sz w:val="24"/>
          <w:szCs w:val="24"/>
          <w:lang w:eastAsia="en-US"/>
        </w:rPr>
        <w:t>Dân cư Hoa Kì chủ yếu có nguồn gốc từ</w:t>
      </w:r>
    </w:p>
    <w:p w14:paraId="47B1EB6E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Châu Á.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Châu Âu.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Mĩ La tinh.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Châu Phi.</w:t>
      </w:r>
    </w:p>
    <w:p w14:paraId="0FA1BF25" w14:textId="77777777" w:rsidR="00DD6C63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65.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Liên kết vùng Ma-xơ</w:t>
      </w:r>
      <w:r>
        <w:rPr>
          <w:rFonts w:ascii="Times New Roman" w:hAnsi="Times New Roman"/>
          <w:sz w:val="24"/>
          <w:szCs w:val="24"/>
          <w:shd w:val="clear" w:color="auto" w:fill="FFFFFF"/>
          <w:lang w:val="vi-VN" w:eastAsia="en-US"/>
        </w:rPr>
        <w:t xml:space="preserve"> -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Rai-nơ hình thành tại khu vực biên giới của các nước</w:t>
      </w:r>
    </w:p>
    <w:p w14:paraId="4B2E9C4C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Bỉ, Pháp, Đan Mạch.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Hà Lan, Pháp, Áo.</w:t>
      </w:r>
    </w:p>
    <w:p w14:paraId="562EEFBE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 xml:space="preserve">Hà Lan, </w:t>
      </w:r>
      <w:r>
        <w:rPr>
          <w:color w:val="000000"/>
          <w:shd w:val="clear" w:color="auto" w:fill="FFFFFF"/>
        </w:rPr>
        <w:t>Đức</w:t>
      </w:r>
      <w:r>
        <w:rPr>
          <w:color w:val="000000"/>
          <w:shd w:val="clear" w:color="auto" w:fill="FFFFFF"/>
          <w:lang w:val="vi-VN"/>
        </w:rPr>
        <w:t xml:space="preserve">, </w:t>
      </w:r>
      <w:r w:rsidRPr="00906E37">
        <w:rPr>
          <w:color w:val="000000"/>
          <w:shd w:val="clear" w:color="auto" w:fill="FFFFFF"/>
        </w:rPr>
        <w:t>Bỉ.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  <w:lang w:val="fr-FR"/>
        </w:rPr>
        <w:t>Đức, Hà Lan, Pháp</w:t>
      </w:r>
      <w:r w:rsidRPr="00906E37">
        <w:rPr>
          <w:color w:val="000000"/>
        </w:rPr>
        <w:t xml:space="preserve"> </w:t>
      </w:r>
    </w:p>
    <w:p w14:paraId="30EEA591" w14:textId="77777777" w:rsidR="00986C3A" w:rsidRDefault="00986C3A" w:rsidP="005A19ED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4B77B18D" w14:textId="77777777" w:rsidR="00986C3A" w:rsidRDefault="00986C3A" w:rsidP="005A19ED">
      <w:pPr>
        <w:pStyle w:val="Normal0"/>
        <w:spacing w:before="6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61B02796" w14:textId="4E526EF6" w:rsidR="006E4C64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66. </w:t>
      </w:r>
      <w:r w:rsidRPr="00906E37">
        <w:rPr>
          <w:rFonts w:ascii="Times New Roman" w:hAnsi="Times New Roman"/>
          <w:sz w:val="24"/>
          <w:szCs w:val="24"/>
          <w:lang w:eastAsia="en-US"/>
        </w:rPr>
        <w:t>Loại tài nguyên khoáng sản chủ yếu của Mĩ Latinh</w:t>
      </w:r>
    </w:p>
    <w:p w14:paraId="3DEB7DFC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bCs/>
          <w:color w:val="000000"/>
        </w:rPr>
        <w:t xml:space="preserve">Kim loại </w:t>
      </w:r>
      <w:r>
        <w:rPr>
          <w:bCs/>
          <w:color w:val="000000"/>
        </w:rPr>
        <w:t>màu</w:t>
      </w:r>
      <w:r>
        <w:rPr>
          <w:bCs/>
          <w:color w:val="000000"/>
          <w:lang w:val="vi-VN"/>
        </w:rPr>
        <w:t xml:space="preserve">, </w:t>
      </w:r>
      <w:r w:rsidRPr="00906E37">
        <w:rPr>
          <w:bCs/>
          <w:color w:val="000000"/>
        </w:rPr>
        <w:t>kim loại quý</w:t>
      </w:r>
      <w:r>
        <w:rPr>
          <w:bCs/>
          <w:color w:val="000000"/>
          <w:lang w:val="vi-VN"/>
        </w:rPr>
        <w:t xml:space="preserve"> </w:t>
      </w:r>
      <w:r w:rsidRPr="00906E37">
        <w:rPr>
          <w:bCs/>
          <w:color w:val="000000"/>
        </w:rPr>
        <w:t>và</w:t>
      </w:r>
      <w:r>
        <w:rPr>
          <w:bCs/>
          <w:color w:val="000000"/>
          <w:lang w:val="vi-VN"/>
        </w:rPr>
        <w:t xml:space="preserve"> nhiên liệu</w:t>
      </w:r>
    </w:p>
    <w:p w14:paraId="0E4CF3E2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Dầu mỏ, khí đốt.</w:t>
      </w:r>
    </w:p>
    <w:p w14:paraId="3934D595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Than đá.</w:t>
      </w:r>
    </w:p>
    <w:p w14:paraId="3AF27C9C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Kim loại đen</w:t>
      </w:r>
      <w:r>
        <w:rPr>
          <w:color w:val="000000"/>
        </w:rPr>
        <w:t>.</w:t>
      </w:r>
    </w:p>
    <w:p w14:paraId="03A35174" w14:textId="77777777" w:rsidR="00D75D7B" w:rsidRPr="00906E37" w:rsidRDefault="00000000" w:rsidP="005A19ED">
      <w:pPr>
        <w:pStyle w:val="Normal0"/>
        <w:tabs>
          <w:tab w:val="left" w:pos="5801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67. </w:t>
      </w:r>
      <w:r w:rsidRPr="00906E37">
        <w:rPr>
          <w:rFonts w:ascii="Times New Roman" w:hAnsi="Times New Roman"/>
          <w:sz w:val="24"/>
          <w:szCs w:val="24"/>
          <w:lang w:eastAsia="en-US"/>
        </w:rPr>
        <w:t>Phần lãnh thổ Hoa Kì nằm ở trung tâm lục địa Bắc Mĩ phân hóa thành 3 vùng tự nhiên</w:t>
      </w:r>
    </w:p>
    <w:p w14:paraId="2B788E62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Vùng Coóc-đi-e, vùng Apalát, ven Đại Tây Dương.</w:t>
      </w:r>
    </w:p>
    <w:p w14:paraId="4AFB04C4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Vùng phía Tây, vùng Trung tâm, vùng phía Đông.</w:t>
      </w:r>
    </w:p>
    <w:p w14:paraId="1AF2B1C4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Vùng phía Bắc, vùng Trung tâm, vùng phía Nam.</w:t>
      </w:r>
    </w:p>
    <w:p w14:paraId="6B9A6885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Vùng Coóc- đi-e, vùng Trung tâm, vùng núi Apalát.</w:t>
      </w:r>
    </w:p>
    <w:p w14:paraId="1DA898A0" w14:textId="77777777" w:rsidR="00751988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68.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hị trường chung châu Âu được tự do lưu thông về</w:t>
      </w:r>
    </w:p>
    <w:p w14:paraId="67F3F196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T</w:t>
      </w:r>
      <w:r w:rsidRPr="00906E37">
        <w:rPr>
          <w:color w:val="000000"/>
          <w:shd w:val="clear" w:color="auto" w:fill="FFFFFF"/>
        </w:rPr>
        <w:t>iền vốn, con người, dịch vụ, cư trú.</w:t>
      </w:r>
    </w:p>
    <w:p w14:paraId="148801EE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D</w:t>
      </w:r>
      <w:r w:rsidRPr="00906E37">
        <w:rPr>
          <w:color w:val="000000"/>
          <w:shd w:val="clear" w:color="auto" w:fill="FFFFFF"/>
        </w:rPr>
        <w:t>ịch vụ, tiền vốn, chọn nơi làm việc.</w:t>
      </w:r>
    </w:p>
    <w:p w14:paraId="40BEB34B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hd w:val="clear" w:color="auto" w:fill="FFFFFF"/>
          <w:lang w:val="en-GB"/>
        </w:rPr>
        <w:t>Di</w:t>
      </w:r>
      <w:r>
        <w:rPr>
          <w:color w:val="000000"/>
          <w:shd w:val="clear" w:color="auto" w:fill="FFFFFF"/>
          <w:lang w:val="vi-VN"/>
        </w:rPr>
        <w:t xml:space="preserve"> chuyển</w:t>
      </w:r>
      <w:r w:rsidRPr="00906E37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dịch</w:t>
      </w:r>
      <w:r>
        <w:rPr>
          <w:color w:val="000000"/>
          <w:shd w:val="clear" w:color="auto" w:fill="FFFFFF"/>
          <w:lang w:val="vi-VN"/>
        </w:rPr>
        <w:t xml:space="preserve"> vụ, </w:t>
      </w:r>
      <w:r w:rsidRPr="00906E37">
        <w:rPr>
          <w:color w:val="000000"/>
          <w:shd w:val="clear" w:color="auto" w:fill="FFFFFF"/>
        </w:rPr>
        <w:t>hàng hóa, tiền vốn.</w:t>
      </w:r>
    </w:p>
    <w:p w14:paraId="6EF1280C" w14:textId="77777777" w:rsidR="00A77B3E" w:rsidRDefault="00000000" w:rsidP="005A19ED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  <w:lang w:val="en-GB"/>
        </w:rPr>
        <w:t>C</w:t>
      </w:r>
      <w:r w:rsidRPr="00906E37">
        <w:rPr>
          <w:color w:val="000000"/>
          <w:shd w:val="clear" w:color="auto" w:fill="FFFFFF"/>
        </w:rPr>
        <w:t>on người, hàng hóa, cư trú, dịch vụ.</w:t>
      </w:r>
    </w:p>
    <w:p w14:paraId="349A5277" w14:textId="77777777" w:rsidR="003C4673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69. </w:t>
      </w:r>
      <w:r w:rsidRPr="001F730A">
        <w:rPr>
          <w:rFonts w:ascii="Times New Roman" w:hAnsi="Times New Roman"/>
          <w:bCs/>
          <w:sz w:val="24"/>
          <w:szCs w:val="24"/>
          <w:shd w:val="clear" w:color="auto" w:fill="FFFFFF"/>
          <w:lang w:val="vi-VN" w:eastAsia="en-US"/>
        </w:rPr>
        <w:t>Hồ nước ngọt sâu nhất thế giới</w:t>
      </w:r>
    </w:p>
    <w:p w14:paraId="6B2E8CDE" w14:textId="54FF5CEF" w:rsidR="00CE1DAE" w:rsidRPr="008F70B6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Sông Ê-nit-xây</w:t>
      </w:r>
      <w:r>
        <w:rPr>
          <w:b/>
        </w:rPr>
        <w:tab/>
        <w:t>B.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Bai – can</w:t>
      </w:r>
      <w:r>
        <w:rPr>
          <w:b/>
        </w:rPr>
        <w:tab/>
        <w:t>C.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Dãy U-ran</w:t>
      </w:r>
      <w:r>
        <w:rPr>
          <w:b/>
        </w:rPr>
        <w:tab/>
        <w:t>D.</w:t>
      </w:r>
      <w:r>
        <w:t xml:space="preserve"> </w:t>
      </w:r>
      <w:r w:rsidRPr="003C4673">
        <w:rPr>
          <w:bCs/>
          <w:color w:val="000000"/>
          <w:shd w:val="clear" w:color="auto" w:fill="FFFFFF"/>
          <w:lang w:val="vi-VN"/>
        </w:rPr>
        <w:t>Sông Von-ga</w:t>
      </w:r>
    </w:p>
    <w:p w14:paraId="73DF069F" w14:textId="77777777" w:rsidR="00751988" w:rsidRPr="00906E37" w:rsidRDefault="00000000" w:rsidP="005A19ED">
      <w:pPr>
        <w:pStyle w:val="Normal0"/>
        <w:tabs>
          <w:tab w:val="left" w:pos="3041"/>
          <w:tab w:val="left" w:pos="5806"/>
          <w:tab w:val="left" w:pos="8567"/>
        </w:tabs>
        <w:spacing w:before="60" w:line="276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70. </w:t>
      </w:r>
      <w:r w:rsidRPr="00906E37">
        <w:rPr>
          <w:rFonts w:ascii="Times New Roman" w:hAnsi="Times New Roman"/>
          <w:sz w:val="24"/>
          <w:szCs w:val="24"/>
          <w:lang w:eastAsia="en-US"/>
        </w:rPr>
        <w:t>Cơ quan đầu não đứng đầu EU</w:t>
      </w:r>
    </w:p>
    <w:p w14:paraId="4E0E0A35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</w:rPr>
        <w:t>Hội đồng Châu Âu.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</w:rPr>
        <w:t>Quốc hội Châu Âu.</w:t>
      </w:r>
    </w:p>
    <w:p w14:paraId="0BAA6441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906E37">
        <w:rPr>
          <w:color w:val="000000"/>
        </w:rPr>
        <w:t>Hội đồng bộ trưởng.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</w:rPr>
        <w:t>Các ủy ban chính phủ.</w:t>
      </w:r>
    </w:p>
    <w:p w14:paraId="22D4D2A7" w14:textId="77777777" w:rsidR="00335DB5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71. </w:t>
      </w:r>
      <w:r w:rsidRPr="00906E37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Ngành công nghiệp của Hoa kì có sản lượng đứng đầu thế giới</w:t>
      </w:r>
    </w:p>
    <w:p w14:paraId="59A21D9E" w14:textId="77777777" w:rsidR="00A77B3E" w:rsidRDefault="00000000" w:rsidP="005A19ED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906E37">
        <w:rPr>
          <w:color w:val="000000"/>
          <w:shd w:val="clear" w:color="auto" w:fill="FFFFFF"/>
        </w:rPr>
        <w:t>Nhôm.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Điện lực.</w:t>
      </w:r>
      <w:r>
        <w:rPr>
          <w:b/>
        </w:rPr>
        <w:tab/>
        <w:t>C.</w:t>
      </w:r>
      <w:r>
        <w:t xml:space="preserve"> </w:t>
      </w:r>
      <w:r w:rsidRPr="00906E37">
        <w:rPr>
          <w:color w:val="000000"/>
          <w:shd w:val="clear" w:color="auto" w:fill="FFFFFF"/>
        </w:rPr>
        <w:t>Dầu thô.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shd w:val="clear" w:color="auto" w:fill="FFFFFF"/>
        </w:rPr>
        <w:t>Than đá.</w:t>
      </w:r>
    </w:p>
    <w:p w14:paraId="3B572525" w14:textId="77777777" w:rsidR="00ED2E65" w:rsidRPr="00906E37" w:rsidRDefault="00000000" w:rsidP="005A19ED">
      <w:pPr>
        <w:pStyle w:val="Normal0"/>
        <w:spacing w:before="60" w:line="276" w:lineRule="auto"/>
        <w:contextualSpacing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72. 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 xml:space="preserve">Trụ sở </w:t>
      </w:r>
      <w:r>
        <w:rPr>
          <w:rFonts w:ascii="Times New Roman" w:hAnsi="Times New Roman"/>
          <w:sz w:val="24"/>
          <w:szCs w:val="24"/>
          <w:lang w:val="nl-NL" w:eastAsia="en-US"/>
        </w:rPr>
        <w:t>chính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 xml:space="preserve">của </w:t>
      </w:r>
      <w:r>
        <w:rPr>
          <w:rFonts w:ascii="Times New Roman" w:hAnsi="Times New Roman"/>
          <w:sz w:val="24"/>
          <w:szCs w:val="24"/>
          <w:lang w:val="nl-NL" w:eastAsia="en-US"/>
        </w:rPr>
        <w:t>L</w:t>
      </w:r>
      <w:r w:rsidRPr="00906E37">
        <w:rPr>
          <w:rFonts w:ascii="Times New Roman" w:hAnsi="Times New Roman"/>
          <w:sz w:val="24"/>
          <w:szCs w:val="24"/>
          <w:lang w:val="nl-NL" w:eastAsia="en-US"/>
        </w:rPr>
        <w:t>iên minh châu Âu được đặt ở</w:t>
      </w:r>
    </w:p>
    <w:p w14:paraId="1938C1C1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color w:val="000000"/>
          <w:lang w:val="nl-NL"/>
        </w:rPr>
        <w:t>Pa</w:t>
      </w:r>
      <w:r>
        <w:rPr>
          <w:color w:val="000000"/>
          <w:lang w:val="vi-VN"/>
        </w:rPr>
        <w:t>-</w:t>
      </w:r>
      <w:r w:rsidRPr="00906E37">
        <w:rPr>
          <w:color w:val="000000"/>
          <w:lang w:val="nl-NL"/>
        </w:rPr>
        <w:t>ri (Pháp).</w:t>
      </w:r>
      <w:r>
        <w:rPr>
          <w:b/>
        </w:rPr>
        <w:tab/>
        <w:t>B.</w:t>
      </w:r>
      <w:r>
        <w:t xml:space="preserve"> </w:t>
      </w:r>
      <w:r w:rsidRPr="00906E37">
        <w:rPr>
          <w:color w:val="000000"/>
          <w:shd w:val="clear" w:color="auto" w:fill="FFFFFF"/>
        </w:rPr>
        <w:t>Brucxen</w:t>
      </w:r>
      <w:r w:rsidRPr="00906E37">
        <w:rPr>
          <w:color w:val="000000"/>
          <w:lang w:val="nl-NL"/>
        </w:rPr>
        <w:t xml:space="preserve"> (Bỉ).</w:t>
      </w:r>
    </w:p>
    <w:p w14:paraId="316DBD44" w14:textId="77777777" w:rsidR="00A77B3E" w:rsidRDefault="00000000" w:rsidP="005A19ED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nl-NL"/>
        </w:rPr>
        <w:t>Mat</w:t>
      </w:r>
      <w:r>
        <w:rPr>
          <w:color w:val="000000"/>
          <w:lang w:val="vi-VN"/>
        </w:rPr>
        <w:t>-</w:t>
      </w:r>
      <w:r>
        <w:rPr>
          <w:color w:val="000000"/>
          <w:lang w:val="nl-NL"/>
        </w:rPr>
        <w:t>xcơ</w:t>
      </w:r>
      <w:r>
        <w:rPr>
          <w:color w:val="000000"/>
          <w:lang w:val="vi-VN"/>
        </w:rPr>
        <w:t>-</w:t>
      </w:r>
      <w:r w:rsidRPr="00906E37">
        <w:rPr>
          <w:color w:val="000000"/>
          <w:lang w:val="nl-NL"/>
        </w:rPr>
        <w:t>va (Nga).</w:t>
      </w:r>
      <w:r>
        <w:rPr>
          <w:b/>
        </w:rPr>
        <w:tab/>
        <w:t>D.</w:t>
      </w:r>
      <w:r>
        <w:t xml:space="preserve"> </w:t>
      </w:r>
      <w:r w:rsidRPr="00906E37">
        <w:rPr>
          <w:color w:val="000000"/>
          <w:lang w:val="nl-NL"/>
        </w:rPr>
        <w:t>Béc- lin (Đức).</w:t>
      </w:r>
    </w:p>
    <w:p w14:paraId="5A029D5D" w14:textId="77777777" w:rsidR="00CE1DAE" w:rsidRPr="00B520DD" w:rsidRDefault="00000000" w:rsidP="005A19ED">
      <w:pPr>
        <w:spacing w:before="60" w:line="276" w:lineRule="auto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315BD373" w14:textId="77777777" w:rsidR="00CE1DAE" w:rsidRPr="00B520DD" w:rsidRDefault="00000000" w:rsidP="005A19ED">
      <w:pPr>
        <w:spacing w:before="60" w:line="276" w:lineRule="auto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B6769" w14:textId="77777777" w:rsidR="008A6279" w:rsidRDefault="008A6279">
      <w:r>
        <w:separator/>
      </w:r>
    </w:p>
  </w:endnote>
  <w:endnote w:type="continuationSeparator" w:id="0">
    <w:p w14:paraId="034EAF33" w14:textId="77777777" w:rsidR="008A6279" w:rsidRDefault="008A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A7F4A" w14:textId="77777777" w:rsidR="005D5E7D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765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1EB4C" w14:textId="77777777" w:rsidR="008A6279" w:rsidRDefault="008A6279">
      <w:r>
        <w:separator/>
      </w:r>
    </w:p>
  </w:footnote>
  <w:footnote w:type="continuationSeparator" w:id="0">
    <w:p w14:paraId="5C38B321" w14:textId="77777777" w:rsidR="008A6279" w:rsidRDefault="008A6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5E7D"/>
    <w:rsid w:val="0013638C"/>
    <w:rsid w:val="004F3CC5"/>
    <w:rsid w:val="005A19ED"/>
    <w:rsid w:val="005D5E7D"/>
    <w:rsid w:val="00741F6B"/>
    <w:rsid w:val="008A6279"/>
    <w:rsid w:val="008F70B6"/>
    <w:rsid w:val="00986C3A"/>
    <w:rsid w:val="009C1059"/>
    <w:rsid w:val="00FC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7C09D76"/>
  <w15:docId w15:val="{13814EF8-C93E-4A0F-AA6D-4B897709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24">
    <w:name w:val="Normal_0_24"/>
    <w:qFormat/>
    <w:rsid w:val="00DD21D9"/>
    <w:pPr>
      <w:widowControl w:val="0"/>
    </w:pPr>
    <w:rPr>
      <w:rFonts w:eastAsia="Calibri"/>
      <w:lang w:eastAsia="ja-JP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eastAsia="ja-JP"/>
    </w:rPr>
  </w:style>
  <w:style w:type="paragraph" w:customStyle="1" w:styleId="NormalWeb14">
    <w:name w:val="Normal (Web)_14"/>
    <w:basedOn w:val="Normal0"/>
    <w:uiPriority w:val="99"/>
    <w:rsid w:val="00DD21D9"/>
    <w:pPr>
      <w:spacing w:before="100" w:beforeAutospacing="1" w:after="100" w:afterAutospacing="1"/>
    </w:pPr>
    <w:rPr>
      <w:rFonts w:ascii="Times New Roman" w:eastAsia="Times New Roman" w:hAnsi="Times New Roman" w:hint="cs"/>
      <w:szCs w:val="24"/>
    </w:rPr>
  </w:style>
  <w:style w:type="paragraph" w:customStyle="1" w:styleId="Normal01">
    <w:name w:val="Normal_0_1"/>
    <w:qFormat/>
    <w:rsid w:val="00DD21D9"/>
    <w:pPr>
      <w:widowControl w:val="0"/>
    </w:pPr>
    <w:rPr>
      <w:rFonts w:eastAsia="Calibri"/>
      <w:lang w:eastAsia="ja-JP"/>
    </w:rPr>
  </w:style>
  <w:style w:type="paragraph" w:styleId="KhngDncch">
    <w:name w:val="No Spacing"/>
    <w:uiPriority w:val="1"/>
    <w:qFormat/>
    <w:rsid w:val="00751988"/>
    <w:pPr>
      <w:widowControl w:val="0"/>
    </w:pPr>
    <w:rPr>
      <w:rFonts w:hint="cs"/>
      <w:sz w:val="24"/>
      <w:lang w:val="vi-V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5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10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25</cp:revision>
  <dcterms:created xsi:type="dcterms:W3CDTF">2016-09-26T10:48:00Z</dcterms:created>
  <dcterms:modified xsi:type="dcterms:W3CDTF">2022-12-25T10:58:00Z</dcterms:modified>
</cp:coreProperties>
</file>